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2929A" w14:textId="7AD4B003" w:rsidR="002F6FF1" w:rsidRPr="001C332D" w:rsidRDefault="002F6FF1" w:rsidP="002F6F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02A59">
        <w:rPr>
          <w:rFonts w:ascii="Arial" w:eastAsia="MS Mincho" w:hAnsi="Arial" w:cs="Arial"/>
          <w:b/>
          <w:sz w:val="24"/>
          <w:szCs w:val="24"/>
          <w:lang w:eastAsia="ja-JP"/>
        </w:rPr>
        <w:t>233211</w:t>
      </w:r>
    </w:p>
    <w:p w14:paraId="182F1C0D" w14:textId="77777777" w:rsidR="002F6FF1" w:rsidRPr="000D6532" w:rsidRDefault="002F6FF1" w:rsidP="002F6FF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3557C9CA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  <w:r w:rsidR="00105B5A">
        <w:rPr>
          <w:rFonts w:ascii="Arial" w:hAnsi="Arial" w:cs="Arial"/>
          <w:b/>
          <w:bCs/>
        </w:rPr>
        <w:t xml:space="preserve">, </w:t>
      </w:r>
      <w:bookmarkStart w:id="0" w:name="_GoBack"/>
      <w:bookmarkEnd w:id="0"/>
      <w:r w:rsidR="00105B5A" w:rsidRPr="008B6820">
        <w:rPr>
          <w:rFonts w:ascii="Arial" w:hAnsi="Arial" w:cs="Arial"/>
          <w:b/>
          <w:bCs/>
        </w:rPr>
        <w:t>b-com, EDF</w:t>
      </w:r>
    </w:p>
    <w:p w14:paraId="596F7F34" w14:textId="27B09B2E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D70E2" w:rsidRPr="005D70E2">
        <w:rPr>
          <w:rFonts w:ascii="Arial" w:hAnsi="Arial" w:cs="Arial"/>
          <w:b/>
          <w:bCs/>
        </w:rPr>
        <w:t xml:space="preserve">Pseudo-CR on </w:t>
      </w:r>
      <w:r w:rsidR="00C63B02">
        <w:rPr>
          <w:rFonts w:ascii="Arial" w:hAnsi="Arial" w:cs="Arial"/>
          <w:b/>
          <w:bCs/>
        </w:rPr>
        <w:t>conclusion</w:t>
      </w:r>
      <w:r w:rsidR="005D70E2">
        <w:rPr>
          <w:rFonts w:ascii="Arial" w:hAnsi="Arial" w:cs="Arial"/>
          <w:b/>
          <w:bCs/>
        </w:rPr>
        <w:t xml:space="preserve"> for TR 22.848</w:t>
      </w:r>
    </w:p>
    <w:p w14:paraId="256FC290" w14:textId="0561F799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F6FF1">
        <w:rPr>
          <w:rFonts w:ascii="Arial" w:hAnsi="Arial" w:cs="Arial"/>
          <w:b/>
          <w:bCs/>
        </w:rPr>
        <w:t>TR 22.848 version 0.2</w:t>
      </w:r>
    </w:p>
    <w:p w14:paraId="4B87CB87" w14:textId="4D814E8C" w:rsidR="002A52F8" w:rsidRPr="00C524DD" w:rsidRDefault="000C4535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7.11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Thierry </w:t>
      </w:r>
      <w:proofErr w:type="spellStart"/>
      <w:r>
        <w:rPr>
          <w:rFonts w:ascii="Arial" w:hAnsi="Arial" w:cs="Arial"/>
          <w:b/>
          <w:bCs/>
        </w:rPr>
        <w:t>Bérisot</w:t>
      </w:r>
      <w:proofErr w:type="spellEnd"/>
      <w:r>
        <w:rPr>
          <w:rFonts w:ascii="Arial" w:hAnsi="Arial" w:cs="Arial"/>
          <w:b/>
          <w:bCs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FFD682" w14:textId="3DB182CE" w:rsidR="005D70E2" w:rsidRDefault="005D70E2" w:rsidP="005D70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includes a text proposal for section Consol</w:t>
      </w:r>
      <w:r w:rsidR="009B495D">
        <w:rPr>
          <w:rFonts w:ascii="Arial" w:eastAsia="Calibri" w:hAnsi="Arial" w:cs="Arial"/>
          <w:i/>
          <w:sz w:val="22"/>
          <w:szCs w:val="22"/>
        </w:rPr>
        <w:t>idated Requirements of TR 22.848</w:t>
      </w:r>
      <w:r>
        <w:rPr>
          <w:rFonts w:ascii="Arial" w:eastAsia="Calibri" w:hAnsi="Arial" w:cs="Arial"/>
          <w:i/>
          <w:sz w:val="22"/>
          <w:szCs w:val="22"/>
        </w:rPr>
        <w:t>, capturing a set of final conso</w:t>
      </w:r>
      <w:r w:rsidR="009B495D">
        <w:rPr>
          <w:rFonts w:ascii="Arial" w:eastAsia="Calibri" w:hAnsi="Arial" w:cs="Arial"/>
          <w:i/>
          <w:sz w:val="22"/>
          <w:szCs w:val="22"/>
        </w:rPr>
        <w:t>lidated potential requirements</w:t>
      </w:r>
    </w:p>
    <w:p w14:paraId="43D53EF9" w14:textId="77777777" w:rsidR="005D70E2" w:rsidRPr="0009108F" w:rsidRDefault="005D70E2" w:rsidP="005D70E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6DDB923" w14:textId="653767ED" w:rsidR="005D70E2" w:rsidRDefault="005D70E2" w:rsidP="005D70E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452D53">
        <w:rPr>
          <w:rFonts w:ascii="Times New Roman" w:hAnsi="Times New Roman"/>
          <w:noProof/>
        </w:rPr>
        <w:t>conclusion</w:t>
      </w:r>
      <w:r>
        <w:rPr>
          <w:rFonts w:ascii="Times New Roman" w:hAnsi="Times New Roman"/>
          <w:noProof/>
        </w:rPr>
        <w:t xml:space="preserve"> of</w:t>
      </w:r>
      <w:r w:rsidR="009B495D">
        <w:rPr>
          <w:rFonts w:ascii="Times New Roman" w:hAnsi="Times New Roman"/>
          <w:noProof/>
        </w:rPr>
        <w:t xml:space="preserve"> TR 22.848</w:t>
      </w:r>
      <w:r w:rsidR="00452D53">
        <w:rPr>
          <w:rFonts w:ascii="Times New Roman" w:hAnsi="Times New Roman"/>
          <w:noProof/>
        </w:rPr>
        <w:t xml:space="preserve"> is</w:t>
      </w:r>
      <w:r>
        <w:rPr>
          <w:rFonts w:ascii="Times New Roman" w:hAnsi="Times New Roman"/>
          <w:noProof/>
        </w:rPr>
        <w:t xml:space="preserve"> currently not included in version </w:t>
      </w:r>
      <w:r w:rsidR="00705055">
        <w:rPr>
          <w:rFonts w:ascii="Times New Roman" w:hAnsi="Times New Roman"/>
          <w:noProof/>
        </w:rPr>
        <w:t>0.2</w:t>
      </w:r>
      <w:r>
        <w:rPr>
          <w:rFonts w:ascii="Times New Roman" w:hAnsi="Times New Roman"/>
          <w:noProof/>
        </w:rPr>
        <w:t>.0</w:t>
      </w:r>
    </w:p>
    <w:p w14:paraId="63145605" w14:textId="77777777" w:rsidR="005D70E2" w:rsidRPr="008A5E86" w:rsidRDefault="005D70E2" w:rsidP="005D70E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34E3A5" w14:textId="33643C0E" w:rsidR="005D70E2" w:rsidRDefault="00452D53" w:rsidP="005D70E2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adding texts </w:t>
      </w:r>
      <w:r w:rsidR="005D70E2" w:rsidRPr="003B588A">
        <w:rPr>
          <w:rFonts w:ascii="Times New Roman" w:hAnsi="Times New Roman"/>
          <w:noProof/>
          <w:lang w:val="en-US"/>
        </w:rPr>
        <w:t xml:space="preserve">for section </w:t>
      </w:r>
      <w:r w:rsidRPr="00452D53">
        <w:rPr>
          <w:rFonts w:ascii="Times New Roman" w:hAnsi="Times New Roman"/>
          <w:noProof/>
          <w:lang w:val="en-US"/>
        </w:rPr>
        <w:t xml:space="preserve">Conclusions and recommendations </w:t>
      </w:r>
      <w:r w:rsidR="009B495D">
        <w:rPr>
          <w:rFonts w:ascii="Times New Roman" w:hAnsi="Times New Roman"/>
          <w:noProof/>
          <w:lang w:val="en-US"/>
        </w:rPr>
        <w:t>of TR 22.848</w:t>
      </w:r>
      <w:r w:rsidR="005D70E2" w:rsidRPr="003B588A">
        <w:rPr>
          <w:rFonts w:ascii="Times New Roman" w:hAnsi="Times New Roman"/>
          <w:noProof/>
          <w:lang w:val="en-US"/>
        </w:rPr>
        <w:t xml:space="preserve">, capturing </w:t>
      </w:r>
      <w:r>
        <w:rPr>
          <w:rFonts w:ascii="Times New Roman" w:hAnsi="Times New Roman"/>
          <w:noProof/>
          <w:lang w:val="en-US"/>
        </w:rPr>
        <w:t>the conclusion</w:t>
      </w:r>
    </w:p>
    <w:p w14:paraId="6E0E0502" w14:textId="77777777" w:rsidR="005D70E2" w:rsidRPr="0009108F" w:rsidRDefault="005D70E2" w:rsidP="005D70E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2AE3164A" w14:textId="614B4680" w:rsidR="005D70E2" w:rsidRPr="003445E3" w:rsidRDefault="005D70E2" w:rsidP="005D70E2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 w:rsidR="009B495D">
        <w:rPr>
          <w:noProof/>
          <w:lang w:val="en-US"/>
        </w:rPr>
        <w:t>g changes to 3GPP TR 22.848</w:t>
      </w:r>
      <w:r>
        <w:rPr>
          <w:noProof/>
          <w:lang w:val="en-US"/>
        </w:rPr>
        <w:t xml:space="preserve"> v</w:t>
      </w:r>
      <w:r w:rsidR="009B495D">
        <w:rPr>
          <w:noProof/>
          <w:lang w:val="en-US"/>
        </w:rPr>
        <w:t xml:space="preserve"> </w:t>
      </w:r>
      <w:r>
        <w:rPr>
          <w:noProof/>
          <w:lang w:val="en-US"/>
        </w:rPr>
        <w:t>0</w:t>
      </w:r>
      <w:r w:rsidRPr="00E519FC">
        <w:rPr>
          <w:noProof/>
          <w:lang w:val="en-US"/>
        </w:rPr>
        <w:t>.</w:t>
      </w:r>
      <w:r w:rsidR="001F3B17">
        <w:rPr>
          <w:noProof/>
          <w:lang w:val="en-US"/>
        </w:rPr>
        <w:t>2</w:t>
      </w:r>
      <w:r w:rsidR="009B495D">
        <w:rPr>
          <w:noProof/>
          <w:lang w:val="en-US"/>
        </w:rPr>
        <w:t>.</w:t>
      </w:r>
      <w:r w:rsidRPr="00E519FC">
        <w:rPr>
          <w:noProof/>
          <w:lang w:val="en-US"/>
        </w:rPr>
        <w:t>0.</w:t>
      </w:r>
    </w:p>
    <w:p w14:paraId="207BDEBC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981C1A1" w14:textId="77777777" w:rsidR="00452D53" w:rsidRDefault="00452D53" w:rsidP="00452D5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0A547167" w14:textId="77777777" w:rsidR="00452D53" w:rsidRDefault="00452D53" w:rsidP="00452D53">
      <w:pPr>
        <w:pStyle w:val="Heading1"/>
      </w:pPr>
      <w:bookmarkStart w:id="1" w:name="_Toc144480184"/>
      <w:r>
        <w:t>7</w:t>
      </w:r>
      <w:r>
        <w:tab/>
        <w:t>Conclusions and recommendations</w:t>
      </w:r>
      <w:bookmarkEnd w:id="1"/>
    </w:p>
    <w:p w14:paraId="264103C0" w14:textId="432E3AAA" w:rsidR="00452D53" w:rsidRPr="00452D53" w:rsidRDefault="00452D53" w:rsidP="00452D53">
      <w:pPr>
        <w:overflowPunct w:val="0"/>
        <w:autoSpaceDE w:val="0"/>
        <w:autoSpaceDN w:val="0"/>
        <w:adjustRightInd w:val="0"/>
        <w:textAlignment w:val="baseline"/>
        <w:rPr>
          <w:rFonts w:eastAsia="New Gulim"/>
          <w:lang w:val="en-US" w:eastAsia="ko-KR"/>
        </w:rPr>
      </w:pPr>
      <w:r w:rsidRPr="00811229">
        <w:rPr>
          <w:rFonts w:eastAsia="New Gulim"/>
          <w:lang w:val="en-US" w:eastAsia="ko-KR"/>
        </w:rPr>
        <w:t>This technical report identifies several use cases and</w:t>
      </w:r>
      <w:r>
        <w:rPr>
          <w:rFonts w:eastAsia="New Gulim"/>
          <w:lang w:val="en-US" w:eastAsia="ko-KR"/>
        </w:rPr>
        <w:t xml:space="preserve"> potential new </w:t>
      </w:r>
      <w:r w:rsidRPr="00452D53">
        <w:rPr>
          <w:rFonts w:eastAsia="New Gulim"/>
          <w:lang w:val="en-US" w:eastAsia="ko-KR"/>
        </w:rPr>
        <w:t>requirements related to the following topics:</w:t>
      </w:r>
    </w:p>
    <w:p w14:paraId="6009D1F7" w14:textId="77777777" w:rsidR="00F6133E" w:rsidRDefault="00452D53" w:rsidP="00452D5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New Gulim"/>
          <w:lang w:val="en-US" w:eastAsia="ko-KR"/>
        </w:rPr>
      </w:pPr>
      <w:r w:rsidRPr="00452D53">
        <w:rPr>
          <w:rFonts w:eastAsia="New Gulim"/>
          <w:lang w:val="en-US" w:eastAsia="ko-KR"/>
        </w:rPr>
        <w:t>1.</w:t>
      </w:r>
      <w:r w:rsidRPr="00452D53">
        <w:rPr>
          <w:rFonts w:eastAsia="New Gulim"/>
          <w:lang w:val="en-US" w:eastAsia="ko-KR"/>
        </w:rPr>
        <w:tab/>
      </w:r>
      <w:r w:rsidR="00F6133E">
        <w:t>Scalable SNPN Interconnect with dynamic connections</w:t>
      </w:r>
      <w:r w:rsidR="00F6133E" w:rsidRPr="00452D53">
        <w:rPr>
          <w:rFonts w:eastAsia="New Gulim"/>
          <w:lang w:val="en-US" w:eastAsia="ko-KR"/>
        </w:rPr>
        <w:t xml:space="preserve"> </w:t>
      </w:r>
    </w:p>
    <w:p w14:paraId="668CD0AC" w14:textId="73C8DFB2" w:rsidR="00452D53" w:rsidRPr="00452D53" w:rsidRDefault="00452D53" w:rsidP="00452D5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New Gulim"/>
          <w:lang w:val="en-US" w:eastAsia="ko-KR"/>
        </w:rPr>
      </w:pPr>
      <w:r w:rsidRPr="00452D53">
        <w:rPr>
          <w:rFonts w:eastAsia="New Gulim"/>
          <w:lang w:val="en-US" w:eastAsia="ko-KR"/>
        </w:rPr>
        <w:t>2.</w:t>
      </w:r>
      <w:r w:rsidRPr="00452D53">
        <w:rPr>
          <w:rFonts w:eastAsia="New Gulim"/>
          <w:lang w:val="en-US" w:eastAsia="ko-KR"/>
        </w:rPr>
        <w:tab/>
        <w:t>Interconnect between SNPNs</w:t>
      </w:r>
    </w:p>
    <w:p w14:paraId="19CF083F" w14:textId="797C07B8" w:rsidR="00452D53" w:rsidRPr="00811229" w:rsidRDefault="00452D53" w:rsidP="00452D53">
      <w:pPr>
        <w:overflowPunct w:val="0"/>
        <w:autoSpaceDE w:val="0"/>
        <w:autoSpaceDN w:val="0"/>
        <w:adjustRightInd w:val="0"/>
        <w:textAlignment w:val="baseline"/>
        <w:rPr>
          <w:rFonts w:eastAsia="New Gulim"/>
          <w:lang w:val="en-US" w:eastAsia="ko-KR"/>
        </w:rPr>
      </w:pPr>
      <w:r w:rsidRPr="00811229">
        <w:rPr>
          <w:rFonts w:eastAsia="New Gulim"/>
          <w:lang w:val="en-US" w:eastAsia="ko-KR"/>
        </w:rPr>
        <w:t xml:space="preserve">The resulting service requirements have been consolidated in clause 6. </w:t>
      </w:r>
    </w:p>
    <w:p w14:paraId="367C20F8" w14:textId="77777777" w:rsidR="00452D53" w:rsidRPr="00146368" w:rsidRDefault="00452D53" w:rsidP="00452D53">
      <w:pPr>
        <w:overflowPunct w:val="0"/>
        <w:autoSpaceDE w:val="0"/>
        <w:autoSpaceDN w:val="0"/>
        <w:adjustRightInd w:val="0"/>
        <w:textAlignment w:val="baseline"/>
        <w:rPr>
          <w:rFonts w:eastAsia="New Gulim"/>
          <w:lang w:val="en-US" w:eastAsia="ko-KR"/>
        </w:rPr>
      </w:pPr>
      <w:r w:rsidRPr="00811229">
        <w:rPr>
          <w:rFonts w:eastAsia="New Gulim"/>
          <w:lang w:val="en-US" w:eastAsia="ko-KR"/>
        </w:rPr>
        <w:t xml:space="preserve">It is recommended to consider the consolidated requirements identified in this TR as the baseline for </w:t>
      </w:r>
      <w:r>
        <w:rPr>
          <w:rFonts w:eastAsia="New Gulim"/>
          <w:lang w:val="en-US" w:eastAsia="ko-KR"/>
        </w:rPr>
        <w:t xml:space="preserve">the </w:t>
      </w:r>
      <w:r w:rsidRPr="00811229">
        <w:rPr>
          <w:rFonts w:eastAsia="New Gulim"/>
          <w:lang w:val="en-US" w:eastAsia="ko-KR"/>
        </w:rPr>
        <w:t>subsequent normative work.</w:t>
      </w:r>
    </w:p>
    <w:p w14:paraId="64D1FE66" w14:textId="77777777" w:rsidR="00080512" w:rsidRDefault="00080512" w:rsidP="0009108F">
      <w:pPr>
        <w:rPr>
          <w:lang w:val="en-US"/>
        </w:rPr>
      </w:pPr>
    </w:p>
    <w:sectPr w:rsidR="000805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844B" w16cex:dateUtc="2023-07-20T08:00:00Z"/>
  <w16cex:commentExtensible w16cex:durableId="28638855" w16cex:dateUtc="2023-07-20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6241E" w16cid:durableId="2863844B"/>
  <w16cid:commentId w16cid:paraId="3FD54839" w16cid:durableId="2863885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B4C94" w14:textId="77777777" w:rsidR="005B464B" w:rsidRDefault="005B464B">
      <w:r>
        <w:separator/>
      </w:r>
    </w:p>
  </w:endnote>
  <w:endnote w:type="continuationSeparator" w:id="0">
    <w:p w14:paraId="475F43E7" w14:textId="77777777" w:rsidR="005B464B" w:rsidRDefault="005B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8D7C5" w14:textId="77777777" w:rsidR="005B464B" w:rsidRDefault="005B464B">
      <w:r>
        <w:separator/>
      </w:r>
    </w:p>
  </w:footnote>
  <w:footnote w:type="continuationSeparator" w:id="0">
    <w:p w14:paraId="2EAE3F5A" w14:textId="77777777" w:rsidR="005B464B" w:rsidRDefault="005B4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2E"/>
    <w:rsid w:val="00020500"/>
    <w:rsid w:val="00032FBE"/>
    <w:rsid w:val="00033397"/>
    <w:rsid w:val="00035038"/>
    <w:rsid w:val="0003608B"/>
    <w:rsid w:val="00040095"/>
    <w:rsid w:val="00051834"/>
    <w:rsid w:val="00054A22"/>
    <w:rsid w:val="0005691E"/>
    <w:rsid w:val="00062023"/>
    <w:rsid w:val="000655A6"/>
    <w:rsid w:val="00076128"/>
    <w:rsid w:val="00080512"/>
    <w:rsid w:val="0009108F"/>
    <w:rsid w:val="00096350"/>
    <w:rsid w:val="000A1ABA"/>
    <w:rsid w:val="000C4535"/>
    <w:rsid w:val="000C47C3"/>
    <w:rsid w:val="000D58AB"/>
    <w:rsid w:val="000E5682"/>
    <w:rsid w:val="00103C0C"/>
    <w:rsid w:val="00105B5A"/>
    <w:rsid w:val="00120705"/>
    <w:rsid w:val="00133525"/>
    <w:rsid w:val="00147140"/>
    <w:rsid w:val="001542E3"/>
    <w:rsid w:val="00174BCD"/>
    <w:rsid w:val="00175F35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1F3B17"/>
    <w:rsid w:val="00215BA6"/>
    <w:rsid w:val="00224099"/>
    <w:rsid w:val="002347A2"/>
    <w:rsid w:val="002412E8"/>
    <w:rsid w:val="002675F0"/>
    <w:rsid w:val="002760EE"/>
    <w:rsid w:val="00290FA8"/>
    <w:rsid w:val="002A52F8"/>
    <w:rsid w:val="002B1D45"/>
    <w:rsid w:val="002B6339"/>
    <w:rsid w:val="002D1DC9"/>
    <w:rsid w:val="002D3764"/>
    <w:rsid w:val="002E00EE"/>
    <w:rsid w:val="002F6FF1"/>
    <w:rsid w:val="003018DB"/>
    <w:rsid w:val="003172DC"/>
    <w:rsid w:val="00321451"/>
    <w:rsid w:val="003223BD"/>
    <w:rsid w:val="003354F6"/>
    <w:rsid w:val="003518D1"/>
    <w:rsid w:val="0035462D"/>
    <w:rsid w:val="00356555"/>
    <w:rsid w:val="00372191"/>
    <w:rsid w:val="003765B8"/>
    <w:rsid w:val="003A4068"/>
    <w:rsid w:val="003B7EE9"/>
    <w:rsid w:val="003C3971"/>
    <w:rsid w:val="004025EF"/>
    <w:rsid w:val="004170D0"/>
    <w:rsid w:val="00423334"/>
    <w:rsid w:val="004345EC"/>
    <w:rsid w:val="004361F3"/>
    <w:rsid w:val="00437DF4"/>
    <w:rsid w:val="00442DEC"/>
    <w:rsid w:val="00452D53"/>
    <w:rsid w:val="00455A73"/>
    <w:rsid w:val="00455ABB"/>
    <w:rsid w:val="00465515"/>
    <w:rsid w:val="00466423"/>
    <w:rsid w:val="0049751D"/>
    <w:rsid w:val="004C30AC"/>
    <w:rsid w:val="004D3578"/>
    <w:rsid w:val="004E13AC"/>
    <w:rsid w:val="004E213A"/>
    <w:rsid w:val="004E2B0C"/>
    <w:rsid w:val="004F001D"/>
    <w:rsid w:val="004F0988"/>
    <w:rsid w:val="004F3340"/>
    <w:rsid w:val="00513C2E"/>
    <w:rsid w:val="0052123C"/>
    <w:rsid w:val="0053388B"/>
    <w:rsid w:val="00535773"/>
    <w:rsid w:val="00543E6C"/>
    <w:rsid w:val="0054477E"/>
    <w:rsid w:val="00553320"/>
    <w:rsid w:val="00565087"/>
    <w:rsid w:val="00567939"/>
    <w:rsid w:val="005917EA"/>
    <w:rsid w:val="00597B11"/>
    <w:rsid w:val="005B459E"/>
    <w:rsid w:val="005B464B"/>
    <w:rsid w:val="005C3A30"/>
    <w:rsid w:val="005D2E01"/>
    <w:rsid w:val="005D70E2"/>
    <w:rsid w:val="005D7526"/>
    <w:rsid w:val="005E4BB2"/>
    <w:rsid w:val="005F22F8"/>
    <w:rsid w:val="005F29AC"/>
    <w:rsid w:val="005F788A"/>
    <w:rsid w:val="00602AEA"/>
    <w:rsid w:val="00614FDF"/>
    <w:rsid w:val="00634F39"/>
    <w:rsid w:val="0063543D"/>
    <w:rsid w:val="00647114"/>
    <w:rsid w:val="0066404B"/>
    <w:rsid w:val="006642BB"/>
    <w:rsid w:val="00684F54"/>
    <w:rsid w:val="00687DC4"/>
    <w:rsid w:val="006912E9"/>
    <w:rsid w:val="006A323F"/>
    <w:rsid w:val="006B0255"/>
    <w:rsid w:val="006B30D0"/>
    <w:rsid w:val="006C3D95"/>
    <w:rsid w:val="006E5C86"/>
    <w:rsid w:val="006F2A36"/>
    <w:rsid w:val="00701116"/>
    <w:rsid w:val="00705055"/>
    <w:rsid w:val="0071174C"/>
    <w:rsid w:val="00713C44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81F0F"/>
    <w:rsid w:val="00784F41"/>
    <w:rsid w:val="007A6C4E"/>
    <w:rsid w:val="007B600E"/>
    <w:rsid w:val="007F0F4A"/>
    <w:rsid w:val="008028A4"/>
    <w:rsid w:val="0080297D"/>
    <w:rsid w:val="008154B9"/>
    <w:rsid w:val="00830747"/>
    <w:rsid w:val="008359CD"/>
    <w:rsid w:val="00844B34"/>
    <w:rsid w:val="00866D86"/>
    <w:rsid w:val="008768CA"/>
    <w:rsid w:val="0088018F"/>
    <w:rsid w:val="00881287"/>
    <w:rsid w:val="008830D3"/>
    <w:rsid w:val="0089124E"/>
    <w:rsid w:val="008C384C"/>
    <w:rsid w:val="008C3D1E"/>
    <w:rsid w:val="008D05CF"/>
    <w:rsid w:val="008D444F"/>
    <w:rsid w:val="008E2D68"/>
    <w:rsid w:val="008E6756"/>
    <w:rsid w:val="0090271F"/>
    <w:rsid w:val="00902AED"/>
    <w:rsid w:val="00902E23"/>
    <w:rsid w:val="009114D7"/>
    <w:rsid w:val="009125F1"/>
    <w:rsid w:val="0091348E"/>
    <w:rsid w:val="00917CCB"/>
    <w:rsid w:val="009309FB"/>
    <w:rsid w:val="00933FB0"/>
    <w:rsid w:val="00942EC2"/>
    <w:rsid w:val="0095114F"/>
    <w:rsid w:val="00976933"/>
    <w:rsid w:val="009B0716"/>
    <w:rsid w:val="009B495D"/>
    <w:rsid w:val="009D400A"/>
    <w:rsid w:val="009F37B7"/>
    <w:rsid w:val="00A047B0"/>
    <w:rsid w:val="00A10F02"/>
    <w:rsid w:val="00A164B4"/>
    <w:rsid w:val="00A26956"/>
    <w:rsid w:val="00A27486"/>
    <w:rsid w:val="00A34330"/>
    <w:rsid w:val="00A53724"/>
    <w:rsid w:val="00A56066"/>
    <w:rsid w:val="00A73129"/>
    <w:rsid w:val="00A82346"/>
    <w:rsid w:val="00A843F8"/>
    <w:rsid w:val="00A92BA1"/>
    <w:rsid w:val="00A95A32"/>
    <w:rsid w:val="00AA0A3D"/>
    <w:rsid w:val="00AA11D1"/>
    <w:rsid w:val="00AB4A5D"/>
    <w:rsid w:val="00AC6BC6"/>
    <w:rsid w:val="00AE02B1"/>
    <w:rsid w:val="00AE65E2"/>
    <w:rsid w:val="00AF1460"/>
    <w:rsid w:val="00B02A58"/>
    <w:rsid w:val="00B0430A"/>
    <w:rsid w:val="00B1455F"/>
    <w:rsid w:val="00B15449"/>
    <w:rsid w:val="00B2052C"/>
    <w:rsid w:val="00B32D58"/>
    <w:rsid w:val="00B71A84"/>
    <w:rsid w:val="00B816DA"/>
    <w:rsid w:val="00B93086"/>
    <w:rsid w:val="00BA19ED"/>
    <w:rsid w:val="00BA4B8D"/>
    <w:rsid w:val="00BB3FAA"/>
    <w:rsid w:val="00BC0F7D"/>
    <w:rsid w:val="00BD150B"/>
    <w:rsid w:val="00BD7D31"/>
    <w:rsid w:val="00BE3255"/>
    <w:rsid w:val="00BE7BF9"/>
    <w:rsid w:val="00BF128E"/>
    <w:rsid w:val="00BF2E43"/>
    <w:rsid w:val="00C0270B"/>
    <w:rsid w:val="00C074DD"/>
    <w:rsid w:val="00C1496A"/>
    <w:rsid w:val="00C33079"/>
    <w:rsid w:val="00C34EB4"/>
    <w:rsid w:val="00C45231"/>
    <w:rsid w:val="00C551FF"/>
    <w:rsid w:val="00C63B02"/>
    <w:rsid w:val="00C7234A"/>
    <w:rsid w:val="00C72833"/>
    <w:rsid w:val="00C80F1D"/>
    <w:rsid w:val="00C91962"/>
    <w:rsid w:val="00C93F40"/>
    <w:rsid w:val="00CA3D0C"/>
    <w:rsid w:val="00CA4976"/>
    <w:rsid w:val="00CB4C80"/>
    <w:rsid w:val="00CB66D9"/>
    <w:rsid w:val="00CD7E36"/>
    <w:rsid w:val="00CE7967"/>
    <w:rsid w:val="00D02A59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10D"/>
    <w:rsid w:val="00DB1818"/>
    <w:rsid w:val="00DB4986"/>
    <w:rsid w:val="00DC309B"/>
    <w:rsid w:val="00DC4DA2"/>
    <w:rsid w:val="00DD4C17"/>
    <w:rsid w:val="00DD74A5"/>
    <w:rsid w:val="00DF0493"/>
    <w:rsid w:val="00DF19E2"/>
    <w:rsid w:val="00DF2B1F"/>
    <w:rsid w:val="00DF3BDE"/>
    <w:rsid w:val="00DF62CD"/>
    <w:rsid w:val="00E004A3"/>
    <w:rsid w:val="00E15A7A"/>
    <w:rsid w:val="00E16509"/>
    <w:rsid w:val="00E17C89"/>
    <w:rsid w:val="00E44582"/>
    <w:rsid w:val="00E77645"/>
    <w:rsid w:val="00E9307D"/>
    <w:rsid w:val="00EA15B0"/>
    <w:rsid w:val="00EA5EA7"/>
    <w:rsid w:val="00EC4A25"/>
    <w:rsid w:val="00EC776F"/>
    <w:rsid w:val="00ED4193"/>
    <w:rsid w:val="00EE2819"/>
    <w:rsid w:val="00EF608C"/>
    <w:rsid w:val="00F025A2"/>
    <w:rsid w:val="00F04712"/>
    <w:rsid w:val="00F13360"/>
    <w:rsid w:val="00F22EC7"/>
    <w:rsid w:val="00F25538"/>
    <w:rsid w:val="00F31FC3"/>
    <w:rsid w:val="00F325C8"/>
    <w:rsid w:val="00F403AC"/>
    <w:rsid w:val="00F426B1"/>
    <w:rsid w:val="00F44F4B"/>
    <w:rsid w:val="00F6133E"/>
    <w:rsid w:val="00F653B8"/>
    <w:rsid w:val="00F9008D"/>
    <w:rsid w:val="00FA1266"/>
    <w:rsid w:val="00FA1A16"/>
    <w:rsid w:val="00FA330A"/>
    <w:rsid w:val="00FB4219"/>
    <w:rsid w:val="00FB70F8"/>
    <w:rsid w:val="00FC1192"/>
    <w:rsid w:val="00FC6275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C2FD8"/>
  <w15:chartTrackingRefBased/>
  <w15:docId w15:val="{C871FBFB-FEFD-457E-A0C2-CFF63116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  <w:style w:type="character" w:customStyle="1" w:styleId="docdata">
    <w:name w:val="docdata"/>
    <w:aliases w:val="docy,v5,1545,bqiaagaaeyqcaaagiaiaaaoxawaabaudaaaaaaaaaaaaaaaaaaaaaaaaaaaaaaaaaaaaaaaaaaaaaaaaaaaaaaaaaaaaaaaaaaaaaaaaaaaaaaaaaaaaaaaaaaaaaaaaaaaaaaaaaaaaaaaaaaaaaaaaaaaaaaaaaaaaaaaaaaaaaaaaaaaaaaaaaaaaaaaaaaaaaaaaaaaaaaaaaaaaaaaaaaaaaaaaaaaaaaaa"/>
    <w:rsid w:val="00B81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4DC50D-A506-1642-82C9-4754A5A09A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0</TotalTime>
  <Pages>1</Pages>
  <Words>181</Words>
  <Characters>1034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cp:lastModifiedBy>Thierry B</cp:lastModifiedBy>
  <cp:revision>2</cp:revision>
  <cp:lastPrinted>2019-02-25T14:05:00Z</cp:lastPrinted>
  <dcterms:created xsi:type="dcterms:W3CDTF">2023-11-03T19:39:00Z</dcterms:created>
  <dcterms:modified xsi:type="dcterms:W3CDTF">2023-11-03T19:39:00Z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